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54118" w14:textId="7AF8BD61" w:rsidR="00BA00AB" w:rsidRDefault="001B6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SPROTT</w:t>
      </w:r>
      <w:r>
        <w:rPr>
          <w:rFonts w:cs="Times New Roman"/>
          <w:szCs w:val="24"/>
        </w:rPr>
        <w:t xml:space="preserve">     (d.1464)</w:t>
      </w:r>
    </w:p>
    <w:p w14:paraId="3C41A248" w14:textId="462B6338" w:rsidR="001B6404" w:rsidRDefault="001B6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Derton.</w:t>
      </w:r>
    </w:p>
    <w:p w14:paraId="173B1155" w14:textId="77777777" w:rsidR="001B6404" w:rsidRDefault="001B6404" w:rsidP="009139A6">
      <w:pPr>
        <w:pStyle w:val="NoSpacing"/>
        <w:rPr>
          <w:rFonts w:cs="Times New Roman"/>
          <w:szCs w:val="24"/>
        </w:rPr>
      </w:pPr>
    </w:p>
    <w:p w14:paraId="45C810FC" w14:textId="77777777" w:rsidR="001B6404" w:rsidRDefault="001B6404" w:rsidP="009139A6">
      <w:pPr>
        <w:pStyle w:val="NoSpacing"/>
        <w:rPr>
          <w:rFonts w:cs="Times New Roman"/>
          <w:szCs w:val="24"/>
        </w:rPr>
      </w:pPr>
    </w:p>
    <w:p w14:paraId="59205424" w14:textId="77777777" w:rsidR="0069234B" w:rsidRDefault="0069234B" w:rsidP="0069234B">
      <w:pPr>
        <w:numPr>
          <w:ilvl w:val="0"/>
          <w:numId w:val="1"/>
        </w:numPr>
      </w:pPr>
      <w:r>
        <w:t>He bequeathed 6s 8d to the Gild of Corpus Christi of York.</w:t>
      </w:r>
    </w:p>
    <w:p w14:paraId="20E054C2" w14:textId="227FF636" w:rsidR="0069234B" w:rsidRPr="0069234B" w:rsidRDefault="0069234B" w:rsidP="0069234B">
      <w:pPr>
        <w:ind w:left="1440"/>
      </w:pPr>
      <w:r>
        <w:t>(</w:t>
      </w:r>
      <w:hyperlink r:id="rId7" w:history="1">
        <w:r w:rsidRPr="00956E59">
          <w:rPr>
            <w:rStyle w:val="Hyperlink"/>
          </w:rPr>
          <w:t>www.york.ac.uk/inst/cms/resources/crouch/York</w:t>
        </w:r>
      </w:hyperlink>
      <w:r>
        <w:t>)</w:t>
      </w:r>
    </w:p>
    <w:p w14:paraId="6CA8CC88" w14:textId="31AF4169" w:rsidR="001B6404" w:rsidRDefault="001B6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Mar.1464</w:t>
      </w:r>
      <w:r>
        <w:rPr>
          <w:rFonts w:cs="Times New Roman"/>
          <w:szCs w:val="24"/>
        </w:rPr>
        <w:tab/>
        <w:t>He made his Will.    (W.Y.R. p.156)</w:t>
      </w:r>
    </w:p>
    <w:p w14:paraId="13F125C3" w14:textId="616D898C" w:rsidR="001B6404" w:rsidRDefault="001B6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134554B7" w14:textId="77777777" w:rsidR="001B6404" w:rsidRDefault="001B6404" w:rsidP="009139A6">
      <w:pPr>
        <w:pStyle w:val="NoSpacing"/>
        <w:rPr>
          <w:rFonts w:cs="Times New Roman"/>
          <w:szCs w:val="24"/>
        </w:rPr>
      </w:pPr>
    </w:p>
    <w:p w14:paraId="6B58AE16" w14:textId="77777777" w:rsidR="001B6404" w:rsidRDefault="001B6404" w:rsidP="009139A6">
      <w:pPr>
        <w:pStyle w:val="NoSpacing"/>
        <w:rPr>
          <w:rFonts w:cs="Times New Roman"/>
          <w:szCs w:val="24"/>
        </w:rPr>
      </w:pPr>
    </w:p>
    <w:p w14:paraId="6ACC7309" w14:textId="68B810B1" w:rsidR="001B6404" w:rsidRDefault="001B6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2023</w:t>
      </w:r>
    </w:p>
    <w:p w14:paraId="235A326C" w14:textId="3F124326" w:rsidR="0069234B" w:rsidRPr="001B6404" w:rsidRDefault="0069234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January 2024</w:t>
      </w:r>
    </w:p>
    <w:sectPr w:rsidR="0069234B" w:rsidRPr="001B64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BFA5" w14:textId="77777777" w:rsidR="009B2B5A" w:rsidRDefault="009B2B5A" w:rsidP="009139A6">
      <w:r>
        <w:separator/>
      </w:r>
    </w:p>
  </w:endnote>
  <w:endnote w:type="continuationSeparator" w:id="0">
    <w:p w14:paraId="2FDB497E" w14:textId="77777777" w:rsidR="009B2B5A" w:rsidRDefault="009B2B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166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DB904" w14:textId="77777777" w:rsidR="009139A6" w:rsidRPr="009139A6" w:rsidRDefault="009139A6">
    <w:pPr>
      <w:pStyle w:val="Footer"/>
    </w:pPr>
    <w:r w:rsidRPr="009139A6"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A16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E543A" w14:textId="77777777" w:rsidR="009B2B5A" w:rsidRDefault="009B2B5A" w:rsidP="009139A6">
      <w:r>
        <w:separator/>
      </w:r>
    </w:p>
  </w:footnote>
  <w:footnote w:type="continuationSeparator" w:id="0">
    <w:p w14:paraId="12E3488C" w14:textId="77777777" w:rsidR="009B2B5A" w:rsidRDefault="009B2B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A25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6C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FC3ED" w14:textId="77777777" w:rsidR="009139A6" w:rsidRDefault="00913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04318"/>
    <w:multiLevelType w:val="hybridMultilevel"/>
    <w:tmpl w:val="7DDAAB4E"/>
    <w:lvl w:ilvl="0" w:tplc="4A8E7CBA">
      <w:start w:val="146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5836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04"/>
    <w:rsid w:val="000666E0"/>
    <w:rsid w:val="001B6404"/>
    <w:rsid w:val="002510B7"/>
    <w:rsid w:val="005C130B"/>
    <w:rsid w:val="0069234B"/>
    <w:rsid w:val="00826F5C"/>
    <w:rsid w:val="009139A6"/>
    <w:rsid w:val="009448BB"/>
    <w:rsid w:val="00947624"/>
    <w:rsid w:val="009B2B5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AF610"/>
  <w15:chartTrackingRefBased/>
  <w15:docId w15:val="{6F4343E0-763D-4ED9-89EA-65F7426A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3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92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york.ac.uk/inst/cms/resources/crouch/Yor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2023-05-05T13:18:00Z</dcterms:created>
  <dcterms:modified xsi:type="dcterms:W3CDTF">2024-01-12T09:32:00Z</dcterms:modified>
</cp:coreProperties>
</file>